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3A47" w14:textId="77777777" w:rsidR="00462513" w:rsidRPr="00C76D74" w:rsidRDefault="00462513" w:rsidP="00117C8B">
      <w:pPr>
        <w:rPr>
          <w:rFonts w:cs="Arial"/>
          <w:szCs w:val="22"/>
        </w:rPr>
      </w:pPr>
    </w:p>
    <w:p w14:paraId="099CBE51" w14:textId="77777777" w:rsidR="00397001" w:rsidRDefault="00397001" w:rsidP="00397001">
      <w:pPr>
        <w:tabs>
          <w:tab w:val="left" w:pos="1005"/>
          <w:tab w:val="center" w:pos="4677"/>
        </w:tabs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PONUDBA</w:t>
      </w:r>
    </w:p>
    <w:p w14:paraId="5D3DDB1A" w14:textId="77777777" w:rsidR="00397001" w:rsidRDefault="00397001" w:rsidP="00397001">
      <w:pPr>
        <w:jc w:val="center"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/Izpolni vložnik ponudbe in nalepi na ovojnico!/</w:t>
      </w:r>
    </w:p>
    <w:tbl>
      <w:tblPr>
        <w:tblStyle w:val="Tabelamrea1"/>
        <w:tblW w:w="9309" w:type="dxa"/>
        <w:tblLook w:val="01E0" w:firstRow="1" w:lastRow="1" w:firstColumn="1" w:lastColumn="1" w:noHBand="0" w:noVBand="0"/>
      </w:tblPr>
      <w:tblGrid>
        <w:gridCol w:w="9309"/>
      </w:tblGrid>
      <w:tr w:rsidR="00397001" w14:paraId="2046D51C" w14:textId="77777777" w:rsidTr="00E1174F">
        <w:trPr>
          <w:trHeight w:val="219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290B5EB2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PONUDNIK:</w:t>
            </w:r>
          </w:p>
          <w:p w14:paraId="343C9BD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0"/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14:paraId="14347F40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1"/>
          </w:p>
          <w:p w14:paraId="3D02676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rPr>
                <w:rFonts w:cs="Arial"/>
                <w:b/>
                <w:noProof/>
                <w:sz w:val="32"/>
                <w:szCs w:val="32"/>
              </w:rPr>
              <w:t> </w:t>
            </w:r>
            <w:r>
              <w:fldChar w:fldCharType="end"/>
            </w:r>
            <w:bookmarkEnd w:id="2"/>
          </w:p>
        </w:tc>
      </w:tr>
      <w:tr w:rsidR="00397001" w14:paraId="69022C74" w14:textId="77777777" w:rsidTr="00E1174F">
        <w:trPr>
          <w:trHeight w:val="1835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586A4719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PREJEMNIK:</w:t>
            </w:r>
          </w:p>
          <w:p w14:paraId="00365F34" w14:textId="77777777" w:rsidR="00397001" w:rsidRDefault="007F5B14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Ministrstvo za javno upravo</w:t>
            </w:r>
          </w:p>
          <w:p w14:paraId="40EF0E8E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ODDAJA PONUDBE PO POŠTI</w:t>
            </w:r>
            <w:r w:rsidR="005A62AE">
              <w:rPr>
                <w:rFonts w:cs="Arial"/>
                <w:b/>
                <w:sz w:val="32"/>
                <w:szCs w:val="32"/>
              </w:rPr>
              <w:t xml:space="preserve"> ALI OSEBNO</w:t>
            </w:r>
            <w:r>
              <w:rPr>
                <w:rFonts w:cs="Arial"/>
                <w:b/>
                <w:sz w:val="32"/>
                <w:szCs w:val="32"/>
              </w:rPr>
              <w:t xml:space="preserve"> NA NASLOV:</w:t>
            </w:r>
          </w:p>
          <w:p w14:paraId="2E0E2E10" w14:textId="77777777" w:rsidR="00397001" w:rsidRDefault="005A62AE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Tržaška cesta 21</w:t>
            </w:r>
          </w:p>
          <w:p w14:paraId="7109E0D2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2302BD4B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</w:p>
          <w:p w14:paraId="3B24BA64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  <w:p w14:paraId="0B0F677F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</w:tc>
      </w:tr>
      <w:tr w:rsidR="00397001" w14:paraId="130C2695" w14:textId="77777777" w:rsidTr="00E1174F">
        <w:trPr>
          <w:trHeight w:val="3219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</w:tcPr>
          <w:p w14:paraId="13705C9F" w14:textId="77777777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NAVEDBA OZNAKE</w:t>
            </w:r>
            <w:r w:rsidR="005A62AE">
              <w:rPr>
                <w:rFonts w:cs="Arial"/>
                <w:b/>
                <w:sz w:val="32"/>
                <w:szCs w:val="32"/>
              </w:rPr>
              <w:t xml:space="preserve"> SKUPNEGA </w:t>
            </w:r>
            <w:r>
              <w:rPr>
                <w:rFonts w:cs="Arial"/>
                <w:b/>
                <w:sz w:val="32"/>
                <w:szCs w:val="32"/>
              </w:rPr>
              <w:t>JAVNEGA NAROČILA:</w:t>
            </w:r>
          </w:p>
          <w:p w14:paraId="589E0A9D" w14:textId="77777777" w:rsidR="005A62AE" w:rsidRDefault="005A62AE">
            <w:pPr>
              <w:rPr>
                <w:rFonts w:cs="Arial"/>
                <w:b/>
                <w:sz w:val="32"/>
                <w:szCs w:val="32"/>
              </w:rPr>
            </w:pPr>
          </w:p>
          <w:p w14:paraId="420A147C" w14:textId="53206A43" w:rsidR="00397001" w:rsidRDefault="00397001">
            <w:pPr>
              <w:rPr>
                <w:rFonts w:cs="Arial"/>
                <w:b/>
                <w:sz w:val="56"/>
                <w:szCs w:val="56"/>
              </w:rPr>
            </w:pPr>
            <w:r>
              <w:rPr>
                <w:rFonts w:cs="Arial"/>
                <w:b/>
                <w:sz w:val="56"/>
                <w:szCs w:val="56"/>
              </w:rPr>
              <w:t>20</w:t>
            </w:r>
            <w:r w:rsidR="002758F0">
              <w:rPr>
                <w:rFonts w:cs="Arial"/>
                <w:b/>
                <w:sz w:val="56"/>
                <w:szCs w:val="56"/>
              </w:rPr>
              <w:t>2</w:t>
            </w:r>
            <w:r w:rsidR="000615E6">
              <w:rPr>
                <w:rFonts w:cs="Arial"/>
                <w:b/>
                <w:sz w:val="56"/>
                <w:szCs w:val="56"/>
              </w:rPr>
              <w:t>2/POST</w:t>
            </w:r>
          </w:p>
          <w:p w14:paraId="17C09EA8" w14:textId="4CEA44D8" w:rsidR="00397001" w:rsidRDefault="00397001">
            <w:pPr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 xml:space="preserve">ŠTEVILKA ZADEVE: </w:t>
            </w:r>
            <w:r w:rsidR="000615E6">
              <w:rPr>
                <w:rFonts w:cs="Arial"/>
                <w:b/>
                <w:sz w:val="32"/>
                <w:szCs w:val="32"/>
              </w:rPr>
              <w:t>4301-16/2022</w:t>
            </w:r>
          </w:p>
          <w:p w14:paraId="5393630E" w14:textId="77777777" w:rsidR="002758F0" w:rsidRDefault="002758F0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584BE9A0" w14:textId="77777777" w:rsidR="00397001" w:rsidRDefault="00397001">
            <w:pPr>
              <w:jc w:val="center"/>
              <w:rPr>
                <w:rFonts w:cs="Arial"/>
                <w:b/>
                <w:sz w:val="36"/>
                <w:szCs w:val="36"/>
              </w:rPr>
            </w:pPr>
            <w:r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14:paraId="734E7B49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24DC8965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3B8FB47E" w14:textId="77777777" w:rsidR="005A62AE" w:rsidRDefault="005A62AE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E1174F" w14:paraId="70808643" w14:textId="77777777" w:rsidTr="004909B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908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09" w:type="dxa"/>
            <w:hideMark/>
          </w:tcPr>
          <w:p w14:paraId="0FB1ABD2" w14:textId="77777777" w:rsidR="00E1174F" w:rsidRDefault="00E1174F">
            <w:pPr>
              <w:rPr>
                <w:rFonts w:cs="Arial"/>
                <w:i w:val="0"/>
                <w:sz w:val="28"/>
                <w:szCs w:val="28"/>
              </w:rPr>
            </w:pPr>
            <w:r>
              <w:rPr>
                <w:rFonts w:cs="Arial"/>
                <w:i w:val="0"/>
                <w:sz w:val="28"/>
                <w:szCs w:val="28"/>
              </w:rPr>
              <w:t>(izpolni glavna pisarna)</w:t>
            </w:r>
          </w:p>
          <w:p w14:paraId="2E1954E2" w14:textId="77777777" w:rsidR="00E1174F" w:rsidRDefault="00E1174F">
            <w:r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b/>
                <w:sz w:val="28"/>
                <w:szCs w:val="28"/>
              </w:rPr>
            </w:r>
            <w:r>
              <w:rPr>
                <w:rFonts w:cs="Arial"/>
                <w:b/>
                <w:sz w:val="28"/>
                <w:szCs w:val="28"/>
              </w:rPr>
              <w:fldChar w:fldCharType="separate"/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rPr>
                <w:rFonts w:cs="Arial"/>
                <w:b/>
                <w:noProof/>
                <w:sz w:val="28"/>
                <w:szCs w:val="28"/>
              </w:rPr>
              <w:t> </w:t>
            </w:r>
            <w:r>
              <w:fldChar w:fldCharType="end"/>
            </w:r>
            <w:bookmarkEnd w:id="3"/>
          </w:p>
          <w:p w14:paraId="4B3CA486" w14:textId="1CDA216B" w:rsidR="00E1174F" w:rsidRDefault="00E1174F">
            <w:pPr>
              <w:rPr>
                <w:rFonts w:cs="Arial"/>
                <w:b/>
              </w:rPr>
            </w:pPr>
            <w:r w:rsidRPr="00E1174F">
              <w:rPr>
                <w:rFonts w:cs="Arial"/>
                <w:b/>
                <w:sz w:val="28"/>
                <w:szCs w:val="28"/>
              </w:rPr>
              <w:t>Zaporedna številka predložitve:</w:t>
            </w:r>
            <w:r w:rsidRPr="00E1174F">
              <w:rPr>
                <w:rFonts w:cs="Arial"/>
                <w:b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b/>
                <w:sz w:val="28"/>
                <w:szCs w:val="28"/>
              </w:rPr>
            </w:r>
            <w:r>
              <w:rPr>
                <w:rFonts w:cs="Arial"/>
                <w:b/>
                <w:sz w:val="28"/>
                <w:szCs w:val="28"/>
              </w:rPr>
              <w:fldChar w:fldCharType="separate"/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>
              <w:rPr>
                <w:rFonts w:cs="Arial"/>
                <w:b/>
                <w:sz w:val="28"/>
                <w:szCs w:val="28"/>
              </w:rPr>
              <w:t> </w:t>
            </w:r>
            <w:r w:rsidRPr="00E1174F">
              <w:rPr>
                <w:rFonts w:cs="Arial"/>
                <w:b/>
                <w:sz w:val="28"/>
                <w:szCs w:val="28"/>
              </w:rPr>
              <w:fldChar w:fldCharType="end"/>
            </w:r>
          </w:p>
        </w:tc>
      </w:tr>
    </w:tbl>
    <w:p w14:paraId="0DABB386" w14:textId="77777777" w:rsidR="00384AE1" w:rsidRPr="00C76D74" w:rsidRDefault="00384AE1" w:rsidP="00397001">
      <w:pPr>
        <w:jc w:val="center"/>
        <w:rPr>
          <w:rFonts w:cs="Arial"/>
        </w:rPr>
      </w:pPr>
    </w:p>
    <w:sectPr w:rsidR="00384AE1" w:rsidRPr="00C76D74" w:rsidSect="00C9261E">
      <w:footerReference w:type="default" r:id="rId7"/>
      <w:headerReference w:type="first" r:id="rId8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5EF4" w14:textId="77777777" w:rsidR="0041229C" w:rsidRDefault="0041229C">
      <w:r>
        <w:separator/>
      </w:r>
    </w:p>
  </w:endnote>
  <w:endnote w:type="continuationSeparator" w:id="0">
    <w:p w14:paraId="5A5EF3F5" w14:textId="77777777" w:rsidR="0041229C" w:rsidRDefault="0041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5491" w14:textId="77777777" w:rsidR="006D5F48" w:rsidRPr="008216C2" w:rsidRDefault="006D5F48" w:rsidP="000C2DE0">
    <w:pPr>
      <w:pStyle w:val="Noga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2E6D6" w14:textId="77777777" w:rsidR="0041229C" w:rsidRDefault="0041229C">
      <w:r>
        <w:separator/>
      </w:r>
    </w:p>
  </w:footnote>
  <w:footnote w:type="continuationSeparator" w:id="0">
    <w:p w14:paraId="044C70BC" w14:textId="77777777" w:rsidR="0041229C" w:rsidRDefault="0041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6862" w14:textId="77777777" w:rsidR="00462513" w:rsidRPr="00C76D74" w:rsidRDefault="00462513" w:rsidP="004947FD">
    <w:pPr>
      <w:spacing w:before="60"/>
      <w:ind w:right="-3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"/>
  </w:num>
  <w:num w:numId="3">
    <w:abstractNumId w:val="26"/>
  </w:num>
  <w:num w:numId="4">
    <w:abstractNumId w:val="17"/>
  </w:num>
  <w:num w:numId="5">
    <w:abstractNumId w:val="4"/>
  </w:num>
  <w:num w:numId="6">
    <w:abstractNumId w:val="3"/>
  </w:num>
  <w:num w:numId="7">
    <w:abstractNumId w:val="26"/>
    <w:lvlOverride w:ilvl="0">
      <w:startOverride w:val="1"/>
    </w:lvlOverride>
  </w:num>
  <w:num w:numId="8">
    <w:abstractNumId w:val="24"/>
  </w:num>
  <w:num w:numId="9">
    <w:abstractNumId w:val="28"/>
  </w:num>
  <w:num w:numId="10">
    <w:abstractNumId w:val="25"/>
  </w:num>
  <w:num w:numId="11">
    <w:abstractNumId w:val="0"/>
  </w:num>
  <w:num w:numId="12">
    <w:abstractNumId w:val="2"/>
  </w:num>
  <w:num w:numId="13">
    <w:abstractNumId w:val="38"/>
  </w:num>
  <w:num w:numId="14">
    <w:abstractNumId w:val="27"/>
  </w:num>
  <w:num w:numId="15">
    <w:abstractNumId w:val="33"/>
  </w:num>
  <w:num w:numId="16">
    <w:abstractNumId w:val="31"/>
  </w:num>
  <w:num w:numId="17">
    <w:abstractNumId w:val="13"/>
  </w:num>
  <w:num w:numId="18">
    <w:abstractNumId w:val="19"/>
  </w:num>
  <w:num w:numId="19">
    <w:abstractNumId w:val="26"/>
  </w:num>
  <w:num w:numId="20">
    <w:abstractNumId w:val="26"/>
  </w:num>
  <w:num w:numId="21">
    <w:abstractNumId w:val="22"/>
  </w:num>
  <w:num w:numId="22">
    <w:abstractNumId w:val="20"/>
  </w:num>
  <w:num w:numId="23">
    <w:abstractNumId w:val="30"/>
  </w:num>
  <w:num w:numId="24">
    <w:abstractNumId w:val="10"/>
  </w:num>
  <w:num w:numId="25">
    <w:abstractNumId w:val="15"/>
  </w:num>
  <w:num w:numId="26">
    <w:abstractNumId w:val="32"/>
  </w:num>
  <w:num w:numId="27">
    <w:abstractNumId w:val="21"/>
  </w:num>
  <w:num w:numId="28">
    <w:abstractNumId w:val="39"/>
  </w:num>
  <w:num w:numId="29">
    <w:abstractNumId w:val="5"/>
  </w:num>
  <w:num w:numId="30">
    <w:abstractNumId w:val="29"/>
  </w:num>
  <w:num w:numId="31">
    <w:abstractNumId w:val="40"/>
  </w:num>
  <w:num w:numId="32">
    <w:abstractNumId w:val="14"/>
  </w:num>
  <w:num w:numId="33">
    <w:abstractNumId w:val="7"/>
  </w:num>
  <w:num w:numId="34">
    <w:abstractNumId w:val="12"/>
  </w:num>
  <w:num w:numId="35">
    <w:abstractNumId w:val="9"/>
  </w:num>
  <w:num w:numId="36">
    <w:abstractNumId w:val="16"/>
  </w:num>
  <w:num w:numId="37">
    <w:abstractNumId w:val="8"/>
  </w:num>
  <w:num w:numId="38">
    <w:abstractNumId w:val="11"/>
  </w:num>
  <w:num w:numId="39">
    <w:abstractNumId w:val="6"/>
  </w:num>
  <w:num w:numId="40">
    <w:abstractNumId w:val="18"/>
  </w:num>
  <w:num w:numId="41">
    <w:abstractNumId w:val="36"/>
  </w:num>
  <w:num w:numId="42">
    <w:abstractNumId w:val="37"/>
  </w:num>
  <w:num w:numId="43">
    <w:abstractNumId w:val="23"/>
  </w:num>
  <w:num w:numId="44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F8"/>
    <w:rsid w:val="00002D62"/>
    <w:rsid w:val="00002E6D"/>
    <w:rsid w:val="00004166"/>
    <w:rsid w:val="0000446E"/>
    <w:rsid w:val="00025FEC"/>
    <w:rsid w:val="000334A3"/>
    <w:rsid w:val="00040372"/>
    <w:rsid w:val="00042985"/>
    <w:rsid w:val="000439BF"/>
    <w:rsid w:val="00050EAB"/>
    <w:rsid w:val="000534CB"/>
    <w:rsid w:val="0005433D"/>
    <w:rsid w:val="000569AF"/>
    <w:rsid w:val="000615E6"/>
    <w:rsid w:val="000620F9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E3462"/>
    <w:rsid w:val="000E3707"/>
    <w:rsid w:val="000E61DD"/>
    <w:rsid w:val="000F2769"/>
    <w:rsid w:val="0010151A"/>
    <w:rsid w:val="0010653C"/>
    <w:rsid w:val="00112BCE"/>
    <w:rsid w:val="00117C8B"/>
    <w:rsid w:val="0012493C"/>
    <w:rsid w:val="00126315"/>
    <w:rsid w:val="00130B0B"/>
    <w:rsid w:val="00135276"/>
    <w:rsid w:val="00142FD9"/>
    <w:rsid w:val="00143DAA"/>
    <w:rsid w:val="00144051"/>
    <w:rsid w:val="00145761"/>
    <w:rsid w:val="00145C4A"/>
    <w:rsid w:val="001539CF"/>
    <w:rsid w:val="00154DC4"/>
    <w:rsid w:val="0016582F"/>
    <w:rsid w:val="001851E2"/>
    <w:rsid w:val="00191605"/>
    <w:rsid w:val="00192ABC"/>
    <w:rsid w:val="001A0219"/>
    <w:rsid w:val="001A5010"/>
    <w:rsid w:val="001C170C"/>
    <w:rsid w:val="001C2C44"/>
    <w:rsid w:val="001C4EB3"/>
    <w:rsid w:val="001C657C"/>
    <w:rsid w:val="001D0C64"/>
    <w:rsid w:val="001F0A85"/>
    <w:rsid w:val="001F4798"/>
    <w:rsid w:val="00203B3C"/>
    <w:rsid w:val="002112EA"/>
    <w:rsid w:val="00223A39"/>
    <w:rsid w:val="002300E8"/>
    <w:rsid w:val="002346B1"/>
    <w:rsid w:val="002352F8"/>
    <w:rsid w:val="002374AE"/>
    <w:rsid w:val="00251E35"/>
    <w:rsid w:val="002564F8"/>
    <w:rsid w:val="002579D6"/>
    <w:rsid w:val="002726F3"/>
    <w:rsid w:val="002758F0"/>
    <w:rsid w:val="00276C35"/>
    <w:rsid w:val="0028658F"/>
    <w:rsid w:val="0028699D"/>
    <w:rsid w:val="0029486C"/>
    <w:rsid w:val="00294CEC"/>
    <w:rsid w:val="00295CCF"/>
    <w:rsid w:val="002B5E00"/>
    <w:rsid w:val="002C2A40"/>
    <w:rsid w:val="002C61B2"/>
    <w:rsid w:val="002D3749"/>
    <w:rsid w:val="002F0862"/>
    <w:rsid w:val="002F6AB2"/>
    <w:rsid w:val="003203C8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97001"/>
    <w:rsid w:val="003C3C5E"/>
    <w:rsid w:val="003C436F"/>
    <w:rsid w:val="003D34AD"/>
    <w:rsid w:val="003D4731"/>
    <w:rsid w:val="003D6365"/>
    <w:rsid w:val="003E4A17"/>
    <w:rsid w:val="00404AC5"/>
    <w:rsid w:val="00405FCC"/>
    <w:rsid w:val="00407C48"/>
    <w:rsid w:val="0041229C"/>
    <w:rsid w:val="00420A11"/>
    <w:rsid w:val="0043648E"/>
    <w:rsid w:val="00444D8B"/>
    <w:rsid w:val="004510FF"/>
    <w:rsid w:val="0045342D"/>
    <w:rsid w:val="00457634"/>
    <w:rsid w:val="00462513"/>
    <w:rsid w:val="004627B2"/>
    <w:rsid w:val="0047641B"/>
    <w:rsid w:val="00481F1B"/>
    <w:rsid w:val="004947FD"/>
    <w:rsid w:val="00496EA8"/>
    <w:rsid w:val="004A5674"/>
    <w:rsid w:val="004A6D45"/>
    <w:rsid w:val="004B02F2"/>
    <w:rsid w:val="004B379B"/>
    <w:rsid w:val="004C5159"/>
    <w:rsid w:val="004C65D8"/>
    <w:rsid w:val="004D7C76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5D0"/>
    <w:rsid w:val="005266DA"/>
    <w:rsid w:val="00532509"/>
    <w:rsid w:val="005340A0"/>
    <w:rsid w:val="0053479A"/>
    <w:rsid w:val="00550F1A"/>
    <w:rsid w:val="00553A4C"/>
    <w:rsid w:val="00556D78"/>
    <w:rsid w:val="00565F24"/>
    <w:rsid w:val="00571130"/>
    <w:rsid w:val="00592869"/>
    <w:rsid w:val="005933BF"/>
    <w:rsid w:val="005941AD"/>
    <w:rsid w:val="00595C54"/>
    <w:rsid w:val="005A3A0A"/>
    <w:rsid w:val="005A56EA"/>
    <w:rsid w:val="005A62AE"/>
    <w:rsid w:val="005B1ECA"/>
    <w:rsid w:val="005B23A5"/>
    <w:rsid w:val="005B38AD"/>
    <w:rsid w:val="005B71D1"/>
    <w:rsid w:val="005C2BD8"/>
    <w:rsid w:val="005D79E7"/>
    <w:rsid w:val="005E2221"/>
    <w:rsid w:val="005F2CD5"/>
    <w:rsid w:val="006041E7"/>
    <w:rsid w:val="00610B2E"/>
    <w:rsid w:val="00611F27"/>
    <w:rsid w:val="0063174E"/>
    <w:rsid w:val="006325E6"/>
    <w:rsid w:val="006370D3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E73"/>
    <w:rsid w:val="006C155A"/>
    <w:rsid w:val="006C1597"/>
    <w:rsid w:val="006C2BF8"/>
    <w:rsid w:val="006C49AA"/>
    <w:rsid w:val="006C66DB"/>
    <w:rsid w:val="006C79B6"/>
    <w:rsid w:val="006D0973"/>
    <w:rsid w:val="006D17D1"/>
    <w:rsid w:val="006D1D2C"/>
    <w:rsid w:val="006D36A8"/>
    <w:rsid w:val="006D5F48"/>
    <w:rsid w:val="006F2D43"/>
    <w:rsid w:val="007111C6"/>
    <w:rsid w:val="00721D6F"/>
    <w:rsid w:val="007312B6"/>
    <w:rsid w:val="007322BC"/>
    <w:rsid w:val="00743E70"/>
    <w:rsid w:val="00746A98"/>
    <w:rsid w:val="00752605"/>
    <w:rsid w:val="00753D7D"/>
    <w:rsid w:val="0075464B"/>
    <w:rsid w:val="00762ACB"/>
    <w:rsid w:val="00762DE0"/>
    <w:rsid w:val="007702A5"/>
    <w:rsid w:val="007714C9"/>
    <w:rsid w:val="00776BCD"/>
    <w:rsid w:val="00780764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E0160"/>
    <w:rsid w:val="007E755E"/>
    <w:rsid w:val="007F131C"/>
    <w:rsid w:val="007F2D79"/>
    <w:rsid w:val="007F5B14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20124"/>
    <w:rsid w:val="008216C2"/>
    <w:rsid w:val="00822DED"/>
    <w:rsid w:val="00823437"/>
    <w:rsid w:val="00825CC9"/>
    <w:rsid w:val="00832018"/>
    <w:rsid w:val="008569D4"/>
    <w:rsid w:val="00857836"/>
    <w:rsid w:val="00865085"/>
    <w:rsid w:val="008745D8"/>
    <w:rsid w:val="0088612C"/>
    <w:rsid w:val="008A5D68"/>
    <w:rsid w:val="008A7AF2"/>
    <w:rsid w:val="008B328A"/>
    <w:rsid w:val="008B7269"/>
    <w:rsid w:val="008B72C4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905C95"/>
    <w:rsid w:val="0090690D"/>
    <w:rsid w:val="009209CF"/>
    <w:rsid w:val="00925DF0"/>
    <w:rsid w:val="00927703"/>
    <w:rsid w:val="009331C8"/>
    <w:rsid w:val="00937124"/>
    <w:rsid w:val="00944545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6815"/>
    <w:rsid w:val="00A0154A"/>
    <w:rsid w:val="00A051F8"/>
    <w:rsid w:val="00A11D73"/>
    <w:rsid w:val="00A14DE5"/>
    <w:rsid w:val="00A16A03"/>
    <w:rsid w:val="00A2367A"/>
    <w:rsid w:val="00A3766A"/>
    <w:rsid w:val="00A42014"/>
    <w:rsid w:val="00A44F91"/>
    <w:rsid w:val="00A47DAB"/>
    <w:rsid w:val="00A6067C"/>
    <w:rsid w:val="00A626AA"/>
    <w:rsid w:val="00A64AF6"/>
    <w:rsid w:val="00A64CB1"/>
    <w:rsid w:val="00A65FE7"/>
    <w:rsid w:val="00A73F16"/>
    <w:rsid w:val="00A75CC4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E3E89"/>
    <w:rsid w:val="00AE4754"/>
    <w:rsid w:val="00AE65B6"/>
    <w:rsid w:val="00AE66CD"/>
    <w:rsid w:val="00AF5C34"/>
    <w:rsid w:val="00B04739"/>
    <w:rsid w:val="00B14FDB"/>
    <w:rsid w:val="00B20C01"/>
    <w:rsid w:val="00B22CAC"/>
    <w:rsid w:val="00B3370D"/>
    <w:rsid w:val="00B40DDA"/>
    <w:rsid w:val="00B41DD4"/>
    <w:rsid w:val="00B4277F"/>
    <w:rsid w:val="00B47193"/>
    <w:rsid w:val="00B53F18"/>
    <w:rsid w:val="00B64FE1"/>
    <w:rsid w:val="00B661ED"/>
    <w:rsid w:val="00B734D5"/>
    <w:rsid w:val="00B8078B"/>
    <w:rsid w:val="00B81A7A"/>
    <w:rsid w:val="00B922E9"/>
    <w:rsid w:val="00BA470B"/>
    <w:rsid w:val="00BB1A41"/>
    <w:rsid w:val="00BB2071"/>
    <w:rsid w:val="00BD3652"/>
    <w:rsid w:val="00BD497A"/>
    <w:rsid w:val="00BE0F4F"/>
    <w:rsid w:val="00BE4465"/>
    <w:rsid w:val="00BE7B85"/>
    <w:rsid w:val="00BF1BA6"/>
    <w:rsid w:val="00BF4C80"/>
    <w:rsid w:val="00BF7214"/>
    <w:rsid w:val="00BF7610"/>
    <w:rsid w:val="00C010BA"/>
    <w:rsid w:val="00C05AF6"/>
    <w:rsid w:val="00C070AF"/>
    <w:rsid w:val="00C302C5"/>
    <w:rsid w:val="00C34AC5"/>
    <w:rsid w:val="00C363A6"/>
    <w:rsid w:val="00C37CE2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261E"/>
    <w:rsid w:val="00C9294A"/>
    <w:rsid w:val="00CA279D"/>
    <w:rsid w:val="00CA2988"/>
    <w:rsid w:val="00CA381E"/>
    <w:rsid w:val="00CB4CEF"/>
    <w:rsid w:val="00CB77E4"/>
    <w:rsid w:val="00CD2E47"/>
    <w:rsid w:val="00CE0FB3"/>
    <w:rsid w:val="00CE13F3"/>
    <w:rsid w:val="00CE1A12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5AEE"/>
    <w:rsid w:val="00D76589"/>
    <w:rsid w:val="00D76D78"/>
    <w:rsid w:val="00D8552A"/>
    <w:rsid w:val="00D8638E"/>
    <w:rsid w:val="00D8642D"/>
    <w:rsid w:val="00DA4475"/>
    <w:rsid w:val="00DA7E6A"/>
    <w:rsid w:val="00DB5846"/>
    <w:rsid w:val="00DC4889"/>
    <w:rsid w:val="00DD48E5"/>
    <w:rsid w:val="00DE004C"/>
    <w:rsid w:val="00DE51E5"/>
    <w:rsid w:val="00DE53B8"/>
    <w:rsid w:val="00DE5CE4"/>
    <w:rsid w:val="00DE6C1C"/>
    <w:rsid w:val="00E01EDA"/>
    <w:rsid w:val="00E1174F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93488"/>
    <w:rsid w:val="00E97120"/>
    <w:rsid w:val="00EA43B6"/>
    <w:rsid w:val="00EC1209"/>
    <w:rsid w:val="00EC1BD9"/>
    <w:rsid w:val="00EC3E2B"/>
    <w:rsid w:val="00ED02BE"/>
    <w:rsid w:val="00ED0B1E"/>
    <w:rsid w:val="00ED3E22"/>
    <w:rsid w:val="00ED57E2"/>
    <w:rsid w:val="00EE6C56"/>
    <w:rsid w:val="00EE7635"/>
    <w:rsid w:val="00EF42D9"/>
    <w:rsid w:val="00EF65A5"/>
    <w:rsid w:val="00F00013"/>
    <w:rsid w:val="00F07F6D"/>
    <w:rsid w:val="00F16C66"/>
    <w:rsid w:val="00F21C2A"/>
    <w:rsid w:val="00F25306"/>
    <w:rsid w:val="00F25361"/>
    <w:rsid w:val="00F30325"/>
    <w:rsid w:val="00F33D39"/>
    <w:rsid w:val="00F361A9"/>
    <w:rsid w:val="00F5530B"/>
    <w:rsid w:val="00F55FA9"/>
    <w:rsid w:val="00F61F6A"/>
    <w:rsid w:val="00F654DB"/>
    <w:rsid w:val="00F65E0A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37CC"/>
    <w:rsid w:val="00FD0337"/>
    <w:rsid w:val="00FE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E4997AD"/>
  <w15:chartTrackingRefBased/>
  <w15:docId w15:val="{F9838F20-2D3C-4C6F-AE79-6CB417ED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 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 Znak"/>
    <w:basedOn w:val="Navaden"/>
    <w:link w:val="Privzetapisavaodstavka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table" w:styleId="Tabelamrea1">
    <w:name w:val="Table Grid 1"/>
    <w:basedOn w:val="Navadnatabela"/>
    <w:rsid w:val="00E1174F"/>
    <w:pPr>
      <w:spacing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-CGP\VZOREC%20RAZPISNE%20DOKUMENTACIJE\Navodila%20ponudnikom-vzorec-ZJN-2-v4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Navodila ponudnikom-vzorec-ZJN-2-v4 - OBRAZEC</Template>
  <TotalTime>0</TotalTime>
  <Pages>1</Pages>
  <Words>54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MFRS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cp:lastModifiedBy>Sabina Kuzman</cp:lastModifiedBy>
  <cp:revision>2</cp:revision>
  <cp:lastPrinted>2010-12-06T08:53:00Z</cp:lastPrinted>
  <dcterms:created xsi:type="dcterms:W3CDTF">2022-07-20T07:08:00Z</dcterms:created>
  <dcterms:modified xsi:type="dcterms:W3CDTF">2022-07-20T07:08:00Z</dcterms:modified>
</cp:coreProperties>
</file>